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8188"/>
        <w:gridCol w:w="6598"/>
      </w:tblGrid>
      <w:tr w:rsidR="007F5861" w:rsidRPr="00B7490C" w:rsidTr="00B7490C">
        <w:tc>
          <w:tcPr>
            <w:tcW w:w="8188" w:type="dxa"/>
          </w:tcPr>
          <w:p w:rsidR="007F5861" w:rsidRPr="00B7490C" w:rsidRDefault="007F5861" w:rsidP="00B7490C">
            <w:pPr>
              <w:tabs>
                <w:tab w:val="left" w:pos="309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8" w:type="dxa"/>
          </w:tcPr>
          <w:p w:rsidR="007F5861" w:rsidRPr="00B7490C" w:rsidRDefault="007F5861" w:rsidP="00B749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6</w:t>
            </w:r>
          </w:p>
          <w:p w:rsidR="007F5861" w:rsidRPr="00B7490C" w:rsidRDefault="007F5861" w:rsidP="00B749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F5861" w:rsidRPr="00B7490C" w:rsidRDefault="007F5861" w:rsidP="00B749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490C">
              <w:rPr>
                <w:rFonts w:ascii="Times New Roman" w:hAnsi="Times New Roman"/>
                <w:sz w:val="28"/>
                <w:szCs w:val="28"/>
              </w:rPr>
              <w:t>к Административному регламенту предоставления министерством сельского хозяйства и перерабат</w:t>
            </w:r>
            <w:r w:rsidRPr="00B7490C">
              <w:rPr>
                <w:rFonts w:ascii="Times New Roman" w:hAnsi="Times New Roman"/>
                <w:sz w:val="28"/>
                <w:szCs w:val="28"/>
              </w:rPr>
              <w:t>ы</w:t>
            </w:r>
            <w:r w:rsidRPr="00B7490C">
              <w:rPr>
                <w:rFonts w:ascii="Times New Roman" w:hAnsi="Times New Roman"/>
                <w:sz w:val="28"/>
                <w:szCs w:val="28"/>
              </w:rPr>
              <w:t>вающей промышленности Краснодарского края г</w:t>
            </w:r>
            <w:r w:rsidRPr="00B7490C">
              <w:rPr>
                <w:rFonts w:ascii="Times New Roman" w:hAnsi="Times New Roman"/>
                <w:sz w:val="28"/>
                <w:szCs w:val="28"/>
              </w:rPr>
              <w:t>о</w:t>
            </w:r>
            <w:r w:rsidRPr="00B7490C">
              <w:rPr>
                <w:rFonts w:ascii="Times New Roman" w:hAnsi="Times New Roman"/>
                <w:sz w:val="28"/>
                <w:szCs w:val="28"/>
              </w:rPr>
              <w:t>сударственной услуги на возмещение части затрат сельскохозяйственных товаропроизводителей на у</w:t>
            </w:r>
            <w:r w:rsidRPr="00B7490C">
              <w:rPr>
                <w:rFonts w:ascii="Times New Roman" w:hAnsi="Times New Roman"/>
                <w:sz w:val="28"/>
                <w:szCs w:val="28"/>
              </w:rPr>
              <w:t>п</w:t>
            </w:r>
            <w:r w:rsidRPr="00B7490C">
              <w:rPr>
                <w:rFonts w:ascii="Times New Roman" w:hAnsi="Times New Roman"/>
                <w:sz w:val="28"/>
                <w:szCs w:val="28"/>
              </w:rPr>
              <w:t>лату страховых премий по договорам сельскохозя</w:t>
            </w:r>
            <w:r w:rsidRPr="00B7490C">
              <w:rPr>
                <w:rFonts w:ascii="Times New Roman" w:hAnsi="Times New Roman"/>
                <w:sz w:val="28"/>
                <w:szCs w:val="28"/>
              </w:rPr>
              <w:t>й</w:t>
            </w:r>
            <w:r w:rsidRPr="00B7490C">
              <w:rPr>
                <w:rFonts w:ascii="Times New Roman" w:hAnsi="Times New Roman"/>
                <w:sz w:val="28"/>
                <w:szCs w:val="28"/>
              </w:rPr>
              <w:t>ственного страхования</w:t>
            </w:r>
          </w:p>
          <w:p w:rsidR="007F5861" w:rsidRPr="00B7490C" w:rsidRDefault="007F5861" w:rsidP="00B7490C">
            <w:pPr>
              <w:tabs>
                <w:tab w:val="left" w:pos="309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F5861" w:rsidRPr="0037062C" w:rsidRDefault="007F5861" w:rsidP="00CB228F">
      <w:pPr>
        <w:spacing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7F5861" w:rsidRPr="001235DD" w:rsidRDefault="007F5861" w:rsidP="000E0B4A">
      <w:pPr>
        <w:spacing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7F5861" w:rsidRPr="001235DD" w:rsidRDefault="007F5861" w:rsidP="000E0B4A">
      <w:pPr>
        <w:spacing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7F5861" w:rsidRPr="00C54EF0" w:rsidRDefault="007F5861" w:rsidP="000E0B4A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54EF0">
        <w:rPr>
          <w:rFonts w:ascii="Times New Roman" w:hAnsi="Times New Roman"/>
          <w:b/>
          <w:bCs/>
          <w:color w:val="000000"/>
          <w:spacing w:val="-3"/>
          <w:sz w:val="28"/>
          <w:szCs w:val="28"/>
          <w:lang w:eastAsia="ru-RU"/>
        </w:rPr>
        <w:t>СПРАВКА</w:t>
      </w:r>
    </w:p>
    <w:p w:rsidR="007F5861" w:rsidRPr="00C54EF0" w:rsidRDefault="007F5861" w:rsidP="000E0B4A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54EF0">
        <w:rPr>
          <w:rFonts w:ascii="Times New Roman" w:hAnsi="Times New Roman"/>
          <w:b/>
          <w:sz w:val="28"/>
          <w:szCs w:val="28"/>
          <w:lang w:eastAsia="ru-RU"/>
        </w:rPr>
        <w:t xml:space="preserve">о размере целевых средств, источником финансового обеспечения которых являются субсидии из краевого </w:t>
      </w:r>
    </w:p>
    <w:p w:rsidR="007F5861" w:rsidRPr="00C54EF0" w:rsidRDefault="007F5861" w:rsidP="000E0B4A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54EF0">
        <w:rPr>
          <w:rFonts w:ascii="Times New Roman" w:hAnsi="Times New Roman"/>
          <w:b/>
          <w:sz w:val="28"/>
          <w:szCs w:val="28"/>
          <w:lang w:eastAsia="ru-RU"/>
        </w:rPr>
        <w:t xml:space="preserve">бюджета на уплату страховых премий по договорам сельскохозяйственного страхования в области </w:t>
      </w:r>
    </w:p>
    <w:p w:rsidR="007F5861" w:rsidRPr="00C54EF0" w:rsidRDefault="007F5861" w:rsidP="000E0B4A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54EF0">
        <w:rPr>
          <w:rFonts w:ascii="Times New Roman" w:hAnsi="Times New Roman"/>
          <w:b/>
          <w:sz w:val="28"/>
          <w:szCs w:val="28"/>
          <w:lang w:eastAsia="ru-RU"/>
        </w:rPr>
        <w:t>(страхование посадок многолетних насаждений по договорам, заключенным в 20__ году)</w:t>
      </w:r>
    </w:p>
    <w:p w:rsidR="007F5861" w:rsidRPr="00CB228F" w:rsidRDefault="007F5861" w:rsidP="00CB228F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left="170"/>
        <w:jc w:val="center"/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40"/>
        <w:gridCol w:w="5220"/>
        <w:gridCol w:w="5241"/>
      </w:tblGrid>
      <w:tr w:rsidR="007F5861" w:rsidRPr="00B7490C" w:rsidTr="00D67969">
        <w:trPr>
          <w:trHeight w:val="145"/>
        </w:trPr>
        <w:tc>
          <w:tcPr>
            <w:tcW w:w="4140" w:type="dxa"/>
          </w:tcPr>
          <w:p w:rsidR="007F5861" w:rsidRPr="00CB228F" w:rsidRDefault="007F5861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5220" w:type="dxa"/>
          </w:tcPr>
          <w:p w:rsidR="007F5861" w:rsidRPr="00CB228F" w:rsidRDefault="007F5861" w:rsidP="00CB22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B228F">
              <w:rPr>
                <w:rFonts w:ascii="Times New Roman" w:hAnsi="Times New Roman"/>
                <w:sz w:val="28"/>
                <w:szCs w:val="28"/>
                <w:lang w:eastAsia="ru-RU"/>
              </w:rPr>
              <w:t>Заявитель</w:t>
            </w:r>
          </w:p>
        </w:tc>
        <w:tc>
          <w:tcPr>
            <w:tcW w:w="5241" w:type="dxa"/>
          </w:tcPr>
          <w:p w:rsidR="007F5861" w:rsidRPr="00CB228F" w:rsidRDefault="007F5861" w:rsidP="00CB22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B228F">
              <w:rPr>
                <w:rFonts w:ascii="Times New Roman" w:hAnsi="Times New Roman"/>
                <w:sz w:val="28"/>
                <w:szCs w:val="28"/>
                <w:lang w:eastAsia="ru-RU"/>
              </w:rPr>
              <w:t>Страховая  организация</w:t>
            </w:r>
          </w:p>
        </w:tc>
      </w:tr>
      <w:tr w:rsidR="007F5861" w:rsidRPr="00B7490C" w:rsidTr="00D67969">
        <w:trPr>
          <w:trHeight w:val="145"/>
        </w:trPr>
        <w:tc>
          <w:tcPr>
            <w:tcW w:w="4140" w:type="dxa"/>
          </w:tcPr>
          <w:p w:rsidR="007F5861" w:rsidRPr="00CB228F" w:rsidRDefault="007F5861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CB228F"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5220" w:type="dxa"/>
          </w:tcPr>
          <w:p w:rsidR="007F5861" w:rsidRPr="00CB228F" w:rsidRDefault="007F5861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41" w:type="dxa"/>
          </w:tcPr>
          <w:p w:rsidR="007F5861" w:rsidRPr="00CB228F" w:rsidRDefault="007F5861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F5861" w:rsidRPr="00B7490C" w:rsidTr="00D67969">
        <w:trPr>
          <w:trHeight w:val="145"/>
        </w:trPr>
        <w:tc>
          <w:tcPr>
            <w:tcW w:w="4140" w:type="dxa"/>
          </w:tcPr>
          <w:p w:rsidR="007F5861" w:rsidRPr="00CB228F" w:rsidRDefault="007F5861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CB228F"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  <w:t>ИНН/КПП</w:t>
            </w:r>
          </w:p>
        </w:tc>
        <w:tc>
          <w:tcPr>
            <w:tcW w:w="5220" w:type="dxa"/>
          </w:tcPr>
          <w:p w:rsidR="007F5861" w:rsidRPr="00CB228F" w:rsidRDefault="007F5861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41" w:type="dxa"/>
          </w:tcPr>
          <w:p w:rsidR="007F5861" w:rsidRPr="00CB228F" w:rsidRDefault="007F5861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F5861" w:rsidRPr="00B7490C" w:rsidTr="00D67969">
        <w:trPr>
          <w:trHeight w:val="145"/>
        </w:trPr>
        <w:tc>
          <w:tcPr>
            <w:tcW w:w="4140" w:type="dxa"/>
          </w:tcPr>
          <w:p w:rsidR="007F5861" w:rsidRPr="00CB228F" w:rsidRDefault="007F5861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CB228F"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  <w:t>Фактический адрес</w:t>
            </w:r>
          </w:p>
        </w:tc>
        <w:tc>
          <w:tcPr>
            <w:tcW w:w="5220" w:type="dxa"/>
          </w:tcPr>
          <w:p w:rsidR="007F5861" w:rsidRPr="00CB228F" w:rsidRDefault="007F5861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41" w:type="dxa"/>
          </w:tcPr>
          <w:p w:rsidR="007F5861" w:rsidRPr="00CB228F" w:rsidRDefault="007F5861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F5861" w:rsidRPr="00B7490C" w:rsidTr="00D67969">
        <w:trPr>
          <w:trHeight w:val="145"/>
        </w:trPr>
        <w:tc>
          <w:tcPr>
            <w:tcW w:w="4140" w:type="dxa"/>
          </w:tcPr>
          <w:p w:rsidR="007F5861" w:rsidRPr="00CB228F" w:rsidRDefault="007F5861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CB228F"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  <w:t>Телефон</w:t>
            </w:r>
          </w:p>
        </w:tc>
        <w:tc>
          <w:tcPr>
            <w:tcW w:w="5220" w:type="dxa"/>
          </w:tcPr>
          <w:p w:rsidR="007F5861" w:rsidRPr="00CB228F" w:rsidRDefault="007F5861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41" w:type="dxa"/>
          </w:tcPr>
          <w:p w:rsidR="007F5861" w:rsidRPr="00CB228F" w:rsidRDefault="007F5861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F5861" w:rsidRPr="00B7490C" w:rsidTr="00D67969">
        <w:trPr>
          <w:trHeight w:val="145"/>
        </w:trPr>
        <w:tc>
          <w:tcPr>
            <w:tcW w:w="4140" w:type="dxa"/>
          </w:tcPr>
          <w:p w:rsidR="007F5861" w:rsidRPr="00CB228F" w:rsidRDefault="007F5861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CB228F"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  <w:t>Наименование банка</w:t>
            </w:r>
          </w:p>
        </w:tc>
        <w:tc>
          <w:tcPr>
            <w:tcW w:w="5220" w:type="dxa"/>
          </w:tcPr>
          <w:p w:rsidR="007F5861" w:rsidRPr="00CB228F" w:rsidRDefault="007F5861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41" w:type="dxa"/>
          </w:tcPr>
          <w:p w:rsidR="007F5861" w:rsidRPr="00CB228F" w:rsidRDefault="007F5861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F5861" w:rsidRPr="00B7490C" w:rsidTr="00D67969">
        <w:trPr>
          <w:trHeight w:val="145"/>
        </w:trPr>
        <w:tc>
          <w:tcPr>
            <w:tcW w:w="4140" w:type="dxa"/>
          </w:tcPr>
          <w:p w:rsidR="007F5861" w:rsidRPr="00CB228F" w:rsidRDefault="007F5861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CB228F"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  <w:t xml:space="preserve">Расчетный счет </w:t>
            </w:r>
          </w:p>
        </w:tc>
        <w:tc>
          <w:tcPr>
            <w:tcW w:w="5220" w:type="dxa"/>
          </w:tcPr>
          <w:p w:rsidR="007F5861" w:rsidRPr="00CB228F" w:rsidRDefault="007F5861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41" w:type="dxa"/>
          </w:tcPr>
          <w:p w:rsidR="007F5861" w:rsidRPr="00CB228F" w:rsidRDefault="007F5861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F5861" w:rsidRPr="00B7490C" w:rsidTr="00D67969">
        <w:trPr>
          <w:trHeight w:val="145"/>
        </w:trPr>
        <w:tc>
          <w:tcPr>
            <w:tcW w:w="4140" w:type="dxa"/>
          </w:tcPr>
          <w:p w:rsidR="007F5861" w:rsidRPr="00CB228F" w:rsidRDefault="007F5861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CB228F"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  <w:t>Корреспондирующий счет банка</w:t>
            </w:r>
          </w:p>
        </w:tc>
        <w:tc>
          <w:tcPr>
            <w:tcW w:w="5220" w:type="dxa"/>
          </w:tcPr>
          <w:p w:rsidR="007F5861" w:rsidRPr="00CB228F" w:rsidRDefault="007F5861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41" w:type="dxa"/>
          </w:tcPr>
          <w:p w:rsidR="007F5861" w:rsidRPr="00CB228F" w:rsidRDefault="007F5861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F5861" w:rsidRPr="00B7490C" w:rsidTr="00D67969">
        <w:trPr>
          <w:trHeight w:val="145"/>
        </w:trPr>
        <w:tc>
          <w:tcPr>
            <w:tcW w:w="4140" w:type="dxa"/>
          </w:tcPr>
          <w:p w:rsidR="007F5861" w:rsidRPr="00CB228F" w:rsidRDefault="007F5861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CB228F"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  <w:t>БИК банка</w:t>
            </w:r>
          </w:p>
        </w:tc>
        <w:tc>
          <w:tcPr>
            <w:tcW w:w="5220" w:type="dxa"/>
          </w:tcPr>
          <w:p w:rsidR="007F5861" w:rsidRPr="00CB228F" w:rsidRDefault="007F5861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41" w:type="dxa"/>
          </w:tcPr>
          <w:p w:rsidR="007F5861" w:rsidRPr="00CB228F" w:rsidRDefault="007F5861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7F5861" w:rsidRDefault="007F5861" w:rsidP="00CB228F">
      <w:pPr>
        <w:widowControl w:val="0"/>
        <w:shd w:val="clear" w:color="auto" w:fill="FFFFFF"/>
        <w:tabs>
          <w:tab w:val="center" w:pos="4498"/>
          <w:tab w:val="left" w:pos="7340"/>
        </w:tabs>
        <w:autoSpaceDE w:val="0"/>
        <w:autoSpaceDN w:val="0"/>
        <w:adjustRightInd w:val="0"/>
        <w:spacing w:before="120" w:line="355" w:lineRule="exact"/>
        <w:jc w:val="center"/>
        <w:rPr>
          <w:rFonts w:ascii="Times New Roman" w:hAnsi="Times New Roman"/>
          <w:color w:val="000000"/>
          <w:spacing w:val="4"/>
          <w:sz w:val="16"/>
          <w:szCs w:val="16"/>
          <w:lang w:val="en-US" w:eastAsia="ru-RU"/>
        </w:rPr>
      </w:pPr>
    </w:p>
    <w:p w:rsidR="007F5861" w:rsidRPr="00CB228F" w:rsidRDefault="007F5861" w:rsidP="00CB228F">
      <w:pPr>
        <w:widowControl w:val="0"/>
        <w:shd w:val="clear" w:color="auto" w:fill="FFFFFF"/>
        <w:tabs>
          <w:tab w:val="center" w:pos="4498"/>
          <w:tab w:val="left" w:pos="7340"/>
        </w:tabs>
        <w:autoSpaceDE w:val="0"/>
        <w:autoSpaceDN w:val="0"/>
        <w:adjustRightInd w:val="0"/>
        <w:spacing w:before="120" w:line="355" w:lineRule="exact"/>
        <w:jc w:val="center"/>
        <w:rPr>
          <w:rFonts w:ascii="Times New Roman" w:hAnsi="Times New Roman"/>
          <w:color w:val="000000"/>
          <w:spacing w:val="4"/>
          <w:sz w:val="16"/>
          <w:szCs w:val="16"/>
          <w:lang w:eastAsia="ru-RU"/>
        </w:rPr>
      </w:pPr>
      <w:bookmarkStart w:id="0" w:name="_GoBack"/>
      <w:bookmarkEnd w:id="0"/>
      <w:r w:rsidRPr="00CB228F">
        <w:rPr>
          <w:rFonts w:ascii="Times New Roman" w:hAnsi="Times New Roman"/>
          <w:color w:val="000000"/>
          <w:spacing w:val="4"/>
          <w:sz w:val="16"/>
          <w:szCs w:val="16"/>
          <w:lang w:eastAsia="ru-RU"/>
        </w:rPr>
        <w:t>_____________________________________________________________________________________________________________________________________________________________________________</w:t>
      </w:r>
    </w:p>
    <w:p w:rsidR="007F5861" w:rsidRPr="00CB228F" w:rsidRDefault="007F5861" w:rsidP="00CB228F">
      <w:pPr>
        <w:shd w:val="clear" w:color="auto" w:fill="FFFFFF"/>
        <w:autoSpaceDE w:val="0"/>
        <w:autoSpaceDN w:val="0"/>
        <w:adjustRightInd w:val="0"/>
        <w:spacing w:line="240" w:lineRule="auto"/>
        <w:ind w:right="-76"/>
        <w:jc w:val="center"/>
        <w:rPr>
          <w:rFonts w:ascii="Times New Roman" w:hAnsi="Times New Roman"/>
          <w:color w:val="000000"/>
          <w:spacing w:val="-4"/>
          <w:sz w:val="16"/>
          <w:szCs w:val="16"/>
          <w:lang w:eastAsia="ru-RU"/>
        </w:rPr>
      </w:pPr>
      <w:r w:rsidRPr="00CB228F">
        <w:rPr>
          <w:rFonts w:ascii="Times New Roman" w:hAnsi="Times New Roman"/>
          <w:color w:val="000000"/>
          <w:spacing w:val="-4"/>
          <w:sz w:val="16"/>
          <w:szCs w:val="16"/>
          <w:lang w:eastAsia="ru-RU"/>
        </w:rPr>
        <w:t>(дата заключения и номер договора страхования)</w:t>
      </w:r>
    </w:p>
    <w:p w:rsidR="007F5861" w:rsidRPr="00CB228F" w:rsidRDefault="007F5861" w:rsidP="00CB228F">
      <w:pPr>
        <w:widowControl w:val="0"/>
        <w:shd w:val="clear" w:color="auto" w:fill="FFFFFF"/>
        <w:tabs>
          <w:tab w:val="center" w:pos="4498"/>
          <w:tab w:val="left" w:pos="7340"/>
        </w:tabs>
        <w:autoSpaceDE w:val="0"/>
        <w:autoSpaceDN w:val="0"/>
        <w:adjustRightInd w:val="0"/>
        <w:spacing w:before="120" w:line="240" w:lineRule="auto"/>
        <w:jc w:val="center"/>
        <w:rPr>
          <w:rFonts w:ascii="Times New Roman" w:hAnsi="Times New Roman"/>
          <w:color w:val="000000"/>
          <w:spacing w:val="4"/>
          <w:sz w:val="16"/>
          <w:szCs w:val="16"/>
          <w:lang w:eastAsia="ru-RU"/>
        </w:rPr>
      </w:pPr>
      <w:r w:rsidRPr="00CB228F">
        <w:rPr>
          <w:rFonts w:ascii="Times New Roman" w:hAnsi="Times New Roman"/>
          <w:color w:val="000000"/>
          <w:spacing w:val="4"/>
          <w:sz w:val="16"/>
          <w:szCs w:val="16"/>
          <w:lang w:eastAsia="ru-RU"/>
        </w:rPr>
        <w:t>____________________________________________________________________________________________________________________________________________________________________________</w:t>
      </w:r>
    </w:p>
    <w:p w:rsidR="007F5861" w:rsidRDefault="007F5861" w:rsidP="00E0494A">
      <w:pPr>
        <w:shd w:val="clear" w:color="auto" w:fill="FFFFFF"/>
        <w:autoSpaceDE w:val="0"/>
        <w:autoSpaceDN w:val="0"/>
        <w:adjustRightInd w:val="0"/>
        <w:spacing w:line="240" w:lineRule="auto"/>
        <w:ind w:right="-76"/>
        <w:jc w:val="center"/>
        <w:rPr>
          <w:rFonts w:ascii="Times New Roman" w:hAnsi="Times New Roman"/>
          <w:color w:val="000000"/>
          <w:spacing w:val="-4"/>
          <w:sz w:val="16"/>
          <w:szCs w:val="16"/>
          <w:lang w:eastAsia="ru-RU"/>
        </w:rPr>
      </w:pPr>
      <w:r w:rsidRPr="00CB228F">
        <w:rPr>
          <w:rFonts w:ascii="Times New Roman" w:hAnsi="Times New Roman"/>
          <w:color w:val="000000"/>
          <w:spacing w:val="-4"/>
          <w:sz w:val="16"/>
          <w:szCs w:val="16"/>
          <w:lang w:eastAsia="ru-RU"/>
        </w:rPr>
        <w:t>(дата прекращения вегетации (переход в состояние зимнего покоя)</w:t>
      </w:r>
    </w:p>
    <w:p w:rsidR="007F5861" w:rsidRPr="00E0494A" w:rsidRDefault="007F5861" w:rsidP="00E0494A">
      <w:pPr>
        <w:shd w:val="clear" w:color="auto" w:fill="FFFFFF"/>
        <w:autoSpaceDE w:val="0"/>
        <w:autoSpaceDN w:val="0"/>
        <w:adjustRightInd w:val="0"/>
        <w:spacing w:line="240" w:lineRule="auto"/>
        <w:ind w:right="-76"/>
        <w:rPr>
          <w:rFonts w:ascii="Times New Roman" w:hAnsi="Times New Roman"/>
          <w:color w:val="000000"/>
          <w:spacing w:val="-4"/>
          <w:sz w:val="16"/>
          <w:szCs w:val="16"/>
          <w:lang w:eastAsia="ru-RU"/>
        </w:rPr>
      </w:pPr>
    </w:p>
    <w:p w:rsidR="007F5861" w:rsidRPr="00CB228F" w:rsidRDefault="007F5861" w:rsidP="00CB228F">
      <w:pPr>
        <w:spacing w:line="240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146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5255"/>
        <w:gridCol w:w="1255"/>
        <w:gridCol w:w="1275"/>
        <w:gridCol w:w="1276"/>
        <w:gridCol w:w="1559"/>
        <w:gridCol w:w="1276"/>
        <w:gridCol w:w="1134"/>
        <w:gridCol w:w="935"/>
      </w:tblGrid>
      <w:tr w:rsidR="007F5861" w:rsidRPr="00B7490C" w:rsidTr="00C54EF0">
        <w:tc>
          <w:tcPr>
            <w:tcW w:w="720" w:type="dxa"/>
            <w:vMerge w:val="restart"/>
            <w:vAlign w:val="center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255" w:type="dxa"/>
            <w:vMerge w:val="restart"/>
            <w:vAlign w:val="center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8710" w:type="dxa"/>
            <w:gridSpan w:val="7"/>
            <w:vAlign w:val="center"/>
          </w:tcPr>
          <w:p w:rsidR="007F5861" w:rsidRDefault="007F5861" w:rsidP="007C042B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Перечень многолетних насаждений, при проведении страхования которых пр</w:t>
            </w: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доставляются субсидии</w:t>
            </w:r>
          </w:p>
        </w:tc>
      </w:tr>
      <w:tr w:rsidR="007F5861" w:rsidRPr="00B7490C" w:rsidTr="00C54EF0">
        <w:tc>
          <w:tcPr>
            <w:tcW w:w="720" w:type="dxa"/>
            <w:vMerge/>
            <w:vAlign w:val="center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vAlign w:val="center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5" w:type="dxa"/>
            <w:vAlign w:val="center"/>
          </w:tcPr>
          <w:p w:rsidR="007F5861" w:rsidRPr="00CB228F" w:rsidRDefault="007F5861" w:rsidP="00EF67E6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вин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градники</w:t>
            </w:r>
          </w:p>
        </w:tc>
        <w:tc>
          <w:tcPr>
            <w:tcW w:w="1275" w:type="dxa"/>
            <w:vAlign w:val="center"/>
          </w:tcPr>
          <w:p w:rsidR="007F5861" w:rsidRPr="00C54EF0" w:rsidRDefault="007F5861" w:rsidP="00EF67E6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плодовые</w:t>
            </w:r>
          </w:p>
        </w:tc>
        <w:tc>
          <w:tcPr>
            <w:tcW w:w="1276" w:type="dxa"/>
            <w:vAlign w:val="center"/>
          </w:tcPr>
          <w:p w:rsidR="007F5861" w:rsidRPr="00CB228F" w:rsidRDefault="007F5861" w:rsidP="00EF67E6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ягодные</w:t>
            </w:r>
          </w:p>
        </w:tc>
        <w:tc>
          <w:tcPr>
            <w:tcW w:w="1559" w:type="dxa"/>
            <w:vAlign w:val="center"/>
          </w:tcPr>
          <w:p w:rsidR="007F5861" w:rsidRPr="00CB228F" w:rsidRDefault="007F5861" w:rsidP="00EF67E6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орехо-плодные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саждения</w:t>
            </w:r>
          </w:p>
        </w:tc>
        <w:tc>
          <w:tcPr>
            <w:tcW w:w="1276" w:type="dxa"/>
            <w:vAlign w:val="center"/>
          </w:tcPr>
          <w:p w:rsidR="007F5861" w:rsidRPr="00CB228F" w:rsidRDefault="007F5861" w:rsidP="00EF67E6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плант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ции хмеля</w:t>
            </w:r>
          </w:p>
        </w:tc>
        <w:tc>
          <w:tcPr>
            <w:tcW w:w="1134" w:type="dxa"/>
            <w:vAlign w:val="center"/>
          </w:tcPr>
          <w:p w:rsidR="007F5861" w:rsidRPr="00CB228F" w:rsidRDefault="007F5861" w:rsidP="00EF67E6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плант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ции чая</w:t>
            </w:r>
          </w:p>
        </w:tc>
        <w:tc>
          <w:tcPr>
            <w:tcW w:w="935" w:type="dxa"/>
            <w:vAlign w:val="center"/>
          </w:tcPr>
          <w:p w:rsidR="007F5861" w:rsidRPr="00CB228F" w:rsidRDefault="007F5861" w:rsidP="00EF67E6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</w:tr>
      <w:tr w:rsidR="007F5861" w:rsidRPr="00B7490C" w:rsidTr="00C54EF0">
        <w:tc>
          <w:tcPr>
            <w:tcW w:w="720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55" w:type="dxa"/>
            <w:vAlign w:val="center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5" w:type="dxa"/>
            <w:vAlign w:val="center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Align w:val="center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vAlign w:val="center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Align w:val="center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vAlign w:val="center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35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7F5861" w:rsidRPr="00B7490C" w:rsidTr="00C54EF0">
        <w:tc>
          <w:tcPr>
            <w:tcW w:w="720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55" w:type="dxa"/>
          </w:tcPr>
          <w:p w:rsidR="007F5861" w:rsidRPr="00CB228F" w:rsidRDefault="007F5861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Общая площадь посадок многолетних насажд</w:t>
            </w: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ний, (га) </w:t>
            </w:r>
          </w:p>
        </w:tc>
        <w:tc>
          <w:tcPr>
            <w:tcW w:w="1255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F5861" w:rsidRPr="00B7490C" w:rsidTr="00C54EF0">
        <w:tc>
          <w:tcPr>
            <w:tcW w:w="720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55" w:type="dxa"/>
          </w:tcPr>
          <w:p w:rsidR="007F5861" w:rsidRPr="00CB228F" w:rsidRDefault="007F5861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Площадь посадок многолетних насаждений по догово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рам страхования, подлежащим</w:t>
            </w: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субси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рованию, (га)</w:t>
            </w:r>
          </w:p>
        </w:tc>
        <w:tc>
          <w:tcPr>
            <w:tcW w:w="1255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F5861" w:rsidRPr="00B7490C" w:rsidTr="00C54EF0">
        <w:trPr>
          <w:trHeight w:val="269"/>
        </w:trPr>
        <w:tc>
          <w:tcPr>
            <w:tcW w:w="720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55" w:type="dxa"/>
          </w:tcPr>
          <w:p w:rsidR="007F5861" w:rsidRPr="00CB228F" w:rsidRDefault="007F5861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Страховая стоимость, (рублей) </w:t>
            </w:r>
          </w:p>
        </w:tc>
        <w:tc>
          <w:tcPr>
            <w:tcW w:w="1255" w:type="dxa"/>
          </w:tcPr>
          <w:p w:rsidR="007F5861" w:rsidRPr="002C5E82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F5861" w:rsidRPr="00B7490C" w:rsidTr="00C54EF0">
        <w:trPr>
          <w:trHeight w:val="374"/>
        </w:trPr>
        <w:tc>
          <w:tcPr>
            <w:tcW w:w="720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55" w:type="dxa"/>
          </w:tcPr>
          <w:p w:rsidR="007F5861" w:rsidRPr="00CB228F" w:rsidRDefault="007F5861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Страховая сумма, (рублей)</w:t>
            </w:r>
          </w:p>
        </w:tc>
        <w:tc>
          <w:tcPr>
            <w:tcW w:w="1255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F5861" w:rsidRPr="00B7490C" w:rsidTr="00E02250">
        <w:tc>
          <w:tcPr>
            <w:tcW w:w="720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55" w:type="dxa"/>
          </w:tcPr>
          <w:p w:rsidR="007F5861" w:rsidRPr="002C5E82" w:rsidRDefault="007F5861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Страховой тариф, (%)</w:t>
            </w:r>
          </w:p>
        </w:tc>
        <w:tc>
          <w:tcPr>
            <w:tcW w:w="1255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7F5861" w:rsidRPr="00CB228F" w:rsidRDefault="007F5861" w:rsidP="00C457F3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7F5861" w:rsidRPr="00CB228F" w:rsidRDefault="007F5861" w:rsidP="00B50A7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7F5861" w:rsidRPr="00CB228F" w:rsidRDefault="007F5861" w:rsidP="000E117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B228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F5861" w:rsidRPr="00B7490C" w:rsidTr="00E02250">
        <w:tc>
          <w:tcPr>
            <w:tcW w:w="720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55" w:type="dxa"/>
          </w:tcPr>
          <w:p w:rsidR="007F5861" w:rsidRPr="002C5E82" w:rsidRDefault="007F5861" w:rsidP="0037062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Учас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тие страхователя в риске,(%)   </w:t>
            </w:r>
          </w:p>
        </w:tc>
        <w:tc>
          <w:tcPr>
            <w:tcW w:w="1255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7F5861" w:rsidRPr="00CB228F" w:rsidRDefault="007F5861" w:rsidP="00C457F3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7F5861" w:rsidRPr="00CB228F" w:rsidRDefault="007F5861" w:rsidP="00B50A7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7F5861" w:rsidRPr="00CB228F" w:rsidRDefault="007F5861" w:rsidP="000E117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B228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F5861" w:rsidRPr="00B7490C" w:rsidTr="00C54EF0">
        <w:tc>
          <w:tcPr>
            <w:tcW w:w="720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55" w:type="dxa"/>
          </w:tcPr>
          <w:p w:rsidR="007F5861" w:rsidRPr="0037062C" w:rsidRDefault="007F5861" w:rsidP="0037062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Размер начисленной страховой премии (страх</w:t>
            </w: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вого взн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оса) по договорам страхования, </w:t>
            </w: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(рублей) (</w:t>
            </w:r>
            <w:hyperlink w:anchor="Par357" w:history="1">
              <w:r w:rsidRPr="00CB228F">
                <w:rPr>
                  <w:rFonts w:ascii="Times New Roman" w:hAnsi="Times New Roman"/>
                  <w:sz w:val="24"/>
                  <w:szCs w:val="24"/>
                  <w:lang w:eastAsia="ru-RU"/>
                </w:rPr>
                <w:t>стр. 4</w:t>
              </w:r>
            </w:hyperlink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x стр. </w:t>
            </w:r>
            <w:hyperlink w:anchor="Par359" w:history="1">
              <w:r w:rsidRPr="00CB228F">
                <w:rPr>
                  <w:rFonts w:ascii="Times New Roman" w:hAnsi="Times New Roman"/>
                  <w:sz w:val="24"/>
                  <w:szCs w:val="24"/>
                  <w:lang w:eastAsia="ru-RU"/>
                </w:rPr>
                <w:t>5</w:t>
              </w:r>
            </w:hyperlink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/ 100)</w:t>
            </w:r>
          </w:p>
        </w:tc>
        <w:tc>
          <w:tcPr>
            <w:tcW w:w="1255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F5861" w:rsidRPr="00B7490C" w:rsidTr="00C54EF0">
        <w:tc>
          <w:tcPr>
            <w:tcW w:w="720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55" w:type="dxa"/>
          </w:tcPr>
          <w:p w:rsidR="007F5861" w:rsidRPr="00CB228F" w:rsidRDefault="007F5861" w:rsidP="0037062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Сумма уплаченной страховой премии (страхов</w:t>
            </w: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го взн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оса) по договорам страхования, </w:t>
            </w: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(рублей) </w:t>
            </w:r>
          </w:p>
        </w:tc>
        <w:tc>
          <w:tcPr>
            <w:tcW w:w="1255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F5861" w:rsidRPr="00B7490C" w:rsidTr="00C54EF0">
        <w:tc>
          <w:tcPr>
            <w:tcW w:w="720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255" w:type="dxa"/>
          </w:tcPr>
          <w:p w:rsidR="007F5861" w:rsidRPr="00CB228F" w:rsidRDefault="007F5861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Предельный размер ставки для  расчета размера су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бсидий, (%) </w:t>
            </w:r>
          </w:p>
        </w:tc>
        <w:tc>
          <w:tcPr>
            <w:tcW w:w="1255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7F5861" w:rsidRPr="00CB228F" w:rsidRDefault="007F5861" w:rsidP="00C54EF0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B228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F5861" w:rsidRPr="00B7490C" w:rsidTr="00C54EF0">
        <w:tc>
          <w:tcPr>
            <w:tcW w:w="720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55" w:type="dxa"/>
          </w:tcPr>
          <w:p w:rsidR="007F5861" w:rsidRPr="00CB228F" w:rsidRDefault="007F5861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Размер страховой премии (страхового взноса),          </w:t>
            </w: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подлежащей субсидированию,(рублей):</w:t>
            </w:r>
          </w:p>
        </w:tc>
        <w:tc>
          <w:tcPr>
            <w:tcW w:w="1255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B228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5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B228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B228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59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B228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B228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B228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35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F5861" w:rsidRPr="00B7490C" w:rsidTr="00C54EF0">
        <w:tc>
          <w:tcPr>
            <w:tcW w:w="720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10а</w:t>
            </w:r>
          </w:p>
        </w:tc>
        <w:tc>
          <w:tcPr>
            <w:tcW w:w="5255" w:type="dxa"/>
          </w:tcPr>
          <w:p w:rsidR="007F5861" w:rsidRPr="00CB228F" w:rsidRDefault="007F5861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при условии, что страховой тариф не превышает или равен  предельному размеру ставки для ра</w:t>
            </w: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чета размера субсидий </w:t>
            </w:r>
            <w:hyperlink w:anchor="Par364" w:history="1">
              <w:r w:rsidRPr="00CB228F">
                <w:rPr>
                  <w:rFonts w:ascii="Times New Roman" w:hAnsi="Times New Roman"/>
                  <w:sz w:val="24"/>
                  <w:szCs w:val="24"/>
                  <w:lang w:eastAsia="ru-RU"/>
                </w:rPr>
                <w:t>(стр. 7)</w:t>
              </w:r>
            </w:hyperlink>
          </w:p>
        </w:tc>
        <w:tc>
          <w:tcPr>
            <w:tcW w:w="1255" w:type="dxa"/>
            <w:vAlign w:val="center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F5861" w:rsidRPr="00B7490C" w:rsidTr="00C54EF0">
        <w:tc>
          <w:tcPr>
            <w:tcW w:w="720" w:type="dxa"/>
          </w:tcPr>
          <w:p w:rsidR="007F5861" w:rsidRPr="00CB228F" w:rsidRDefault="007F5861" w:rsidP="001764E0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55" w:type="dxa"/>
            <w:vAlign w:val="center"/>
          </w:tcPr>
          <w:p w:rsidR="007F5861" w:rsidRPr="00CB228F" w:rsidRDefault="007F5861" w:rsidP="001764E0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5" w:type="dxa"/>
            <w:vAlign w:val="center"/>
          </w:tcPr>
          <w:p w:rsidR="007F5861" w:rsidRPr="00CB228F" w:rsidRDefault="007F5861" w:rsidP="001764E0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7F5861" w:rsidRPr="00CB228F" w:rsidRDefault="007F5861" w:rsidP="001764E0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Align w:val="center"/>
          </w:tcPr>
          <w:p w:rsidR="007F5861" w:rsidRPr="00CB228F" w:rsidRDefault="007F5861" w:rsidP="001764E0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vAlign w:val="center"/>
          </w:tcPr>
          <w:p w:rsidR="007F5861" w:rsidRPr="00CB228F" w:rsidRDefault="007F5861" w:rsidP="001764E0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Align w:val="center"/>
          </w:tcPr>
          <w:p w:rsidR="007F5861" w:rsidRPr="00CB228F" w:rsidRDefault="007F5861" w:rsidP="001764E0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vAlign w:val="center"/>
          </w:tcPr>
          <w:p w:rsidR="007F5861" w:rsidRPr="00CB228F" w:rsidRDefault="007F5861" w:rsidP="001764E0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35" w:type="dxa"/>
          </w:tcPr>
          <w:p w:rsidR="007F5861" w:rsidRPr="00CB228F" w:rsidRDefault="007F5861" w:rsidP="001764E0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7F5861" w:rsidRPr="00B7490C" w:rsidTr="00C54EF0">
        <w:tc>
          <w:tcPr>
            <w:tcW w:w="720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10б</w:t>
            </w:r>
          </w:p>
        </w:tc>
        <w:tc>
          <w:tcPr>
            <w:tcW w:w="5255" w:type="dxa"/>
          </w:tcPr>
          <w:p w:rsidR="007F5861" w:rsidRPr="00CB228F" w:rsidRDefault="007F5861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при условии, что страховой тариф превышает предельный размер ставки для расчета размера субсидий (</w:t>
            </w:r>
            <w:hyperlink w:anchor="Par357" w:history="1">
              <w:r w:rsidRPr="00CB228F">
                <w:rPr>
                  <w:rFonts w:ascii="Times New Roman" w:hAnsi="Times New Roman"/>
                  <w:sz w:val="24"/>
                  <w:szCs w:val="24"/>
                  <w:lang w:eastAsia="ru-RU"/>
                </w:rPr>
                <w:t>стр. 4</w:t>
              </w:r>
            </w:hyperlink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x  </w:t>
            </w:r>
            <w:hyperlink w:anchor="Par375" w:history="1">
              <w:r w:rsidRPr="00CB228F">
                <w:rPr>
                  <w:rFonts w:ascii="Times New Roman" w:hAnsi="Times New Roman"/>
                  <w:sz w:val="24"/>
                  <w:szCs w:val="24"/>
                  <w:lang w:eastAsia="ru-RU"/>
                </w:rPr>
                <w:t>стр. 9</w:t>
              </w:r>
            </w:hyperlink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/ 100) </w:t>
            </w:r>
          </w:p>
        </w:tc>
        <w:tc>
          <w:tcPr>
            <w:tcW w:w="1255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F5861" w:rsidRPr="00B7490C" w:rsidTr="00C54EF0">
        <w:tc>
          <w:tcPr>
            <w:tcW w:w="720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55" w:type="dxa"/>
          </w:tcPr>
          <w:p w:rsidR="007F5861" w:rsidRDefault="007F5861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Размер субсидий за счет  средств федерального бюджета, (рублей) </w:t>
            </w:r>
          </w:p>
          <w:p w:rsidR="007F5861" w:rsidRPr="00CB228F" w:rsidRDefault="007F5861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((</w:t>
            </w:r>
            <w:hyperlink w:anchor="Par383" w:history="1">
              <w:r w:rsidRPr="00CB228F">
                <w:rPr>
                  <w:rFonts w:ascii="Times New Roman" w:hAnsi="Times New Roman"/>
                  <w:sz w:val="24"/>
                  <w:szCs w:val="24"/>
                  <w:lang w:eastAsia="ru-RU"/>
                </w:rPr>
                <w:t>стр. 10а</w:t>
              </w:r>
            </w:hyperlink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+ </w:t>
            </w:r>
            <w:hyperlink w:anchor="Par389" w:history="1">
              <w:r w:rsidRPr="00CB228F">
                <w:rPr>
                  <w:rFonts w:ascii="Times New Roman" w:hAnsi="Times New Roman"/>
                  <w:sz w:val="24"/>
                  <w:szCs w:val="24"/>
                  <w:lang w:eastAsia="ru-RU"/>
                </w:rPr>
                <w:t>10б</w:t>
              </w:r>
            </w:hyperlink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x 50 / 100 x 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55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7F5861" w:rsidRPr="00951A26" w:rsidRDefault="007F5861" w:rsidP="008832EA">
      <w:pPr>
        <w:shd w:val="clear" w:color="auto" w:fill="FFFFFF"/>
        <w:tabs>
          <w:tab w:val="left" w:pos="10206"/>
        </w:tabs>
        <w:autoSpaceDE w:val="0"/>
        <w:autoSpaceDN w:val="0"/>
        <w:adjustRightInd w:val="0"/>
        <w:spacing w:before="48" w:line="240" w:lineRule="auto"/>
        <w:ind w:right="-1"/>
        <w:rPr>
          <w:rFonts w:ascii="Times New Roman" w:hAnsi="Times New Roman"/>
          <w:sz w:val="28"/>
          <w:szCs w:val="28"/>
          <w:lang w:eastAsia="ru-RU"/>
        </w:rPr>
      </w:pPr>
    </w:p>
    <w:p w:rsidR="007F5861" w:rsidRPr="00951A26" w:rsidRDefault="007F5861" w:rsidP="008832EA">
      <w:pPr>
        <w:shd w:val="clear" w:color="auto" w:fill="FFFFFF"/>
        <w:tabs>
          <w:tab w:val="left" w:pos="10206"/>
        </w:tabs>
        <w:autoSpaceDE w:val="0"/>
        <w:autoSpaceDN w:val="0"/>
        <w:adjustRightInd w:val="0"/>
        <w:spacing w:before="48" w:line="240" w:lineRule="auto"/>
        <w:ind w:right="-1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530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435"/>
        <w:gridCol w:w="4680"/>
        <w:gridCol w:w="5379"/>
        <w:gridCol w:w="409"/>
        <w:gridCol w:w="1400"/>
      </w:tblGrid>
      <w:tr w:rsidR="007F5861" w:rsidRPr="00B7490C" w:rsidTr="009B64C5">
        <w:trPr>
          <w:gridAfter w:val="2"/>
          <w:wAfter w:w="1809" w:type="dxa"/>
          <w:trHeight w:val="375"/>
        </w:trPr>
        <w:tc>
          <w:tcPr>
            <w:tcW w:w="1349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5861" w:rsidRPr="00CB228F" w:rsidRDefault="007F5861" w:rsidP="00CB228F">
            <w:pPr>
              <w:widowControl w:val="0"/>
              <w:shd w:val="clear" w:color="auto" w:fill="FFFFFF"/>
              <w:tabs>
                <w:tab w:val="center" w:pos="4498"/>
                <w:tab w:val="left" w:pos="734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</w:pPr>
            <w:r w:rsidRPr="00CB228F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>Руководитель</w:t>
            </w:r>
            <w:r w:rsidRPr="00CB228F">
              <w:rPr>
                <w:rFonts w:ascii="Times New Roman" w:hAnsi="Times New Roman"/>
                <w:b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                             ______________              </w:t>
            </w:r>
            <w:r w:rsidRPr="00CB228F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  ___________                  _______________________</w:t>
            </w:r>
          </w:p>
          <w:p w:rsidR="007F5861" w:rsidRPr="00CB228F" w:rsidRDefault="007F5861" w:rsidP="00CB228F">
            <w:pPr>
              <w:widowControl w:val="0"/>
              <w:shd w:val="clear" w:color="auto" w:fill="FFFFFF"/>
              <w:tabs>
                <w:tab w:val="center" w:pos="4498"/>
                <w:tab w:val="left" w:pos="734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</w:pPr>
            <w:r w:rsidRPr="00CB228F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М.П.                                                </w:t>
            </w:r>
            <w:r w:rsidRPr="00FA4968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  </w:t>
            </w:r>
            <w:r w:rsidRPr="00CB228F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(должность)       </w:t>
            </w:r>
            <w:r w:rsidRPr="00FA4968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                             </w:t>
            </w:r>
            <w:r w:rsidRPr="00CB228F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  (подпись)                </w:t>
            </w:r>
            <w:r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  </w:t>
            </w:r>
            <w:r w:rsidRPr="00FA4968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                                       </w:t>
            </w:r>
            <w:r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>(Ф.</w:t>
            </w:r>
            <w:r w:rsidRPr="00CB228F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>И.О.)</w:t>
            </w:r>
          </w:p>
          <w:p w:rsidR="007F5861" w:rsidRPr="00CB228F" w:rsidRDefault="007F5861" w:rsidP="00CB228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F5861" w:rsidRPr="00B7490C" w:rsidTr="009B64C5">
        <w:trPr>
          <w:gridAfter w:val="1"/>
          <w:wAfter w:w="1400" w:type="dxa"/>
          <w:trHeight w:val="375"/>
        </w:trPr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5861" w:rsidRPr="00CB228F" w:rsidRDefault="007F5861" w:rsidP="00CB228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B22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Главный бухгалтер 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5861" w:rsidRPr="00CB228F" w:rsidRDefault="007F5861" w:rsidP="00CB228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B228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__________________________</w:t>
            </w:r>
          </w:p>
        </w:tc>
        <w:tc>
          <w:tcPr>
            <w:tcW w:w="57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5861" w:rsidRPr="00CB228F" w:rsidRDefault="007F5861" w:rsidP="00CB228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B22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___________________________</w:t>
            </w:r>
          </w:p>
        </w:tc>
      </w:tr>
      <w:tr w:rsidR="007F5861" w:rsidRPr="00B7490C" w:rsidTr="009B64C5">
        <w:trPr>
          <w:trHeight w:val="375"/>
        </w:trPr>
        <w:tc>
          <w:tcPr>
            <w:tcW w:w="15303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5861" w:rsidRPr="00CB228F" w:rsidRDefault="007F5861" w:rsidP="00CB228F">
            <w:pPr>
              <w:spacing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FA496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</w:t>
            </w:r>
            <w:r w:rsidRPr="00CB228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(подпись)                                             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         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  <w:t xml:space="preserve">                                         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(Ф.</w:t>
            </w:r>
            <w:r w:rsidRPr="00CB228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И.О.)</w:t>
            </w:r>
          </w:p>
          <w:p w:rsidR="007F5861" w:rsidRPr="00CB228F" w:rsidRDefault="007F5861" w:rsidP="00CB228F">
            <w:pPr>
              <w:spacing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7F5861" w:rsidRPr="00CB228F" w:rsidRDefault="007F5861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«____»_________________ 20</w:t>
            </w: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14</w:t>
            </w:r>
            <w:r w:rsidRPr="00CB22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</w:t>
            </w:r>
          </w:p>
          <w:p w:rsidR="007F5861" w:rsidRPr="00CB228F" w:rsidRDefault="007F5861" w:rsidP="00CB228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7F5861" w:rsidRPr="00F54BE5" w:rsidRDefault="007F5861" w:rsidP="00FA4968">
      <w:pPr>
        <w:spacing w:line="240" w:lineRule="auto"/>
        <w:jc w:val="center"/>
      </w:pPr>
    </w:p>
    <w:sectPr w:rsidR="007F5861" w:rsidRPr="00F54BE5" w:rsidSect="004A5602">
      <w:headerReference w:type="default" r:id="rId6"/>
      <w:footerReference w:type="default" r:id="rId7"/>
      <w:pgSz w:w="16838" w:h="11906" w:orient="landscape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5861" w:rsidRDefault="007F5861" w:rsidP="00E7013C">
      <w:pPr>
        <w:spacing w:line="240" w:lineRule="auto"/>
      </w:pPr>
      <w:r>
        <w:separator/>
      </w:r>
    </w:p>
  </w:endnote>
  <w:endnote w:type="continuationSeparator" w:id="1">
    <w:p w:rsidR="007F5861" w:rsidRDefault="007F5861" w:rsidP="00E7013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861" w:rsidRDefault="007F5861">
    <w:pPr>
      <w:pStyle w:val="Footer"/>
      <w:jc w:val="center"/>
    </w:pPr>
  </w:p>
  <w:p w:rsidR="007F5861" w:rsidRDefault="007F586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5861" w:rsidRDefault="007F5861" w:rsidP="00E7013C">
      <w:pPr>
        <w:spacing w:line="240" w:lineRule="auto"/>
      </w:pPr>
      <w:r>
        <w:separator/>
      </w:r>
    </w:p>
  </w:footnote>
  <w:footnote w:type="continuationSeparator" w:id="1">
    <w:p w:rsidR="007F5861" w:rsidRDefault="007F5861" w:rsidP="00E7013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861" w:rsidRPr="00B76FFB" w:rsidRDefault="007F5861">
    <w:pPr>
      <w:pStyle w:val="Header"/>
      <w:jc w:val="center"/>
      <w:rPr>
        <w:rFonts w:ascii="Times New Roman" w:hAnsi="Times New Roman"/>
        <w:sz w:val="28"/>
        <w:szCs w:val="28"/>
      </w:rPr>
    </w:pPr>
    <w:r w:rsidRPr="00B76FFB">
      <w:rPr>
        <w:rFonts w:ascii="Times New Roman" w:hAnsi="Times New Roman"/>
        <w:sz w:val="28"/>
        <w:szCs w:val="28"/>
      </w:rPr>
      <w:fldChar w:fldCharType="begin"/>
    </w:r>
    <w:r w:rsidRPr="00B76FFB">
      <w:rPr>
        <w:rFonts w:ascii="Times New Roman" w:hAnsi="Times New Roman"/>
        <w:sz w:val="28"/>
        <w:szCs w:val="28"/>
      </w:rPr>
      <w:instrText>PAGE   \* MERGEFORMAT</w:instrText>
    </w:r>
    <w:r w:rsidRPr="00B76FFB"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noProof/>
        <w:sz w:val="28"/>
        <w:szCs w:val="28"/>
      </w:rPr>
      <w:t>3</w:t>
    </w:r>
    <w:r w:rsidRPr="00B76FFB">
      <w:rPr>
        <w:rFonts w:ascii="Times New Roman" w:hAnsi="Times New Roman"/>
        <w:sz w:val="28"/>
        <w:szCs w:val="28"/>
      </w:rPr>
      <w:fldChar w:fldCharType="end"/>
    </w:r>
  </w:p>
  <w:p w:rsidR="007F5861" w:rsidRDefault="007F586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3182"/>
    <w:rsid w:val="0002345D"/>
    <w:rsid w:val="00033160"/>
    <w:rsid w:val="00035631"/>
    <w:rsid w:val="00036E39"/>
    <w:rsid w:val="000439E2"/>
    <w:rsid w:val="00043CB0"/>
    <w:rsid w:val="0004626F"/>
    <w:rsid w:val="00056B41"/>
    <w:rsid w:val="00056B62"/>
    <w:rsid w:val="00057FD5"/>
    <w:rsid w:val="000644B1"/>
    <w:rsid w:val="00065EB8"/>
    <w:rsid w:val="00066633"/>
    <w:rsid w:val="00081DB6"/>
    <w:rsid w:val="000951A5"/>
    <w:rsid w:val="00097A2C"/>
    <w:rsid w:val="000A17D5"/>
    <w:rsid w:val="000A28BF"/>
    <w:rsid w:val="000A5041"/>
    <w:rsid w:val="000B0B9B"/>
    <w:rsid w:val="000C179D"/>
    <w:rsid w:val="000C4EF2"/>
    <w:rsid w:val="000C5580"/>
    <w:rsid w:val="000C5F7C"/>
    <w:rsid w:val="000D0260"/>
    <w:rsid w:val="000D25F7"/>
    <w:rsid w:val="000D3F71"/>
    <w:rsid w:val="000D4CF3"/>
    <w:rsid w:val="000E0AC3"/>
    <w:rsid w:val="000E0B4A"/>
    <w:rsid w:val="000E117F"/>
    <w:rsid w:val="000E6F6E"/>
    <w:rsid w:val="000F2F3A"/>
    <w:rsid w:val="000F382D"/>
    <w:rsid w:val="00104DCF"/>
    <w:rsid w:val="00106DF8"/>
    <w:rsid w:val="00123496"/>
    <w:rsid w:val="001235DD"/>
    <w:rsid w:val="001265DF"/>
    <w:rsid w:val="00127692"/>
    <w:rsid w:val="00144D39"/>
    <w:rsid w:val="00154129"/>
    <w:rsid w:val="00155592"/>
    <w:rsid w:val="00167F06"/>
    <w:rsid w:val="00173D94"/>
    <w:rsid w:val="001764E0"/>
    <w:rsid w:val="001914C7"/>
    <w:rsid w:val="001A036E"/>
    <w:rsid w:val="001A1798"/>
    <w:rsid w:val="001A4C52"/>
    <w:rsid w:val="001A506B"/>
    <w:rsid w:val="001A55F1"/>
    <w:rsid w:val="001A6585"/>
    <w:rsid w:val="001A6B9D"/>
    <w:rsid w:val="001A7D3C"/>
    <w:rsid w:val="001B311C"/>
    <w:rsid w:val="001B6C08"/>
    <w:rsid w:val="001C17A5"/>
    <w:rsid w:val="001C3770"/>
    <w:rsid w:val="001C594D"/>
    <w:rsid w:val="001D7FFA"/>
    <w:rsid w:val="001E43B9"/>
    <w:rsid w:val="001E59D9"/>
    <w:rsid w:val="001F35E3"/>
    <w:rsid w:val="001F4293"/>
    <w:rsid w:val="00205811"/>
    <w:rsid w:val="00225EF1"/>
    <w:rsid w:val="00232E7D"/>
    <w:rsid w:val="002353C2"/>
    <w:rsid w:val="00235F46"/>
    <w:rsid w:val="00236FAE"/>
    <w:rsid w:val="00242E3F"/>
    <w:rsid w:val="002436B6"/>
    <w:rsid w:val="002451C2"/>
    <w:rsid w:val="002501A4"/>
    <w:rsid w:val="00253F0C"/>
    <w:rsid w:val="002571F1"/>
    <w:rsid w:val="00260AD3"/>
    <w:rsid w:val="00261809"/>
    <w:rsid w:val="0026488A"/>
    <w:rsid w:val="00274A5E"/>
    <w:rsid w:val="00276D89"/>
    <w:rsid w:val="00276F8E"/>
    <w:rsid w:val="00280BA4"/>
    <w:rsid w:val="00287ABD"/>
    <w:rsid w:val="00296E85"/>
    <w:rsid w:val="00297B2C"/>
    <w:rsid w:val="002A2F6B"/>
    <w:rsid w:val="002B25E1"/>
    <w:rsid w:val="002C18FF"/>
    <w:rsid w:val="002C24D2"/>
    <w:rsid w:val="002C5E82"/>
    <w:rsid w:val="002E1297"/>
    <w:rsid w:val="002E180D"/>
    <w:rsid w:val="002E3339"/>
    <w:rsid w:val="002F7769"/>
    <w:rsid w:val="00300594"/>
    <w:rsid w:val="0030086B"/>
    <w:rsid w:val="003043A6"/>
    <w:rsid w:val="00305CE6"/>
    <w:rsid w:val="00322559"/>
    <w:rsid w:val="00322BC4"/>
    <w:rsid w:val="00327ACF"/>
    <w:rsid w:val="00330127"/>
    <w:rsid w:val="0034045E"/>
    <w:rsid w:val="00343460"/>
    <w:rsid w:val="003473A7"/>
    <w:rsid w:val="00347DE5"/>
    <w:rsid w:val="00351AAE"/>
    <w:rsid w:val="00363EE0"/>
    <w:rsid w:val="00364AC1"/>
    <w:rsid w:val="0037062C"/>
    <w:rsid w:val="00377603"/>
    <w:rsid w:val="00380C8A"/>
    <w:rsid w:val="0038395C"/>
    <w:rsid w:val="00384432"/>
    <w:rsid w:val="00390A6C"/>
    <w:rsid w:val="00392722"/>
    <w:rsid w:val="00395DC2"/>
    <w:rsid w:val="003A2B0E"/>
    <w:rsid w:val="003B4132"/>
    <w:rsid w:val="003B54FA"/>
    <w:rsid w:val="003D00AC"/>
    <w:rsid w:val="003D0A29"/>
    <w:rsid w:val="003D476B"/>
    <w:rsid w:val="003D74A9"/>
    <w:rsid w:val="003D78F7"/>
    <w:rsid w:val="003E3439"/>
    <w:rsid w:val="003E4C23"/>
    <w:rsid w:val="003E55D5"/>
    <w:rsid w:val="003E6E7C"/>
    <w:rsid w:val="003F055D"/>
    <w:rsid w:val="003F4424"/>
    <w:rsid w:val="003F7944"/>
    <w:rsid w:val="00400F36"/>
    <w:rsid w:val="004013A8"/>
    <w:rsid w:val="00401447"/>
    <w:rsid w:val="00402A79"/>
    <w:rsid w:val="00404DEA"/>
    <w:rsid w:val="00422C1D"/>
    <w:rsid w:val="00425977"/>
    <w:rsid w:val="00425D77"/>
    <w:rsid w:val="004300CB"/>
    <w:rsid w:val="00431D99"/>
    <w:rsid w:val="00435655"/>
    <w:rsid w:val="00444565"/>
    <w:rsid w:val="004464CA"/>
    <w:rsid w:val="00447900"/>
    <w:rsid w:val="004533B8"/>
    <w:rsid w:val="0045623E"/>
    <w:rsid w:val="00460E23"/>
    <w:rsid w:val="00480B18"/>
    <w:rsid w:val="00491D9C"/>
    <w:rsid w:val="00494736"/>
    <w:rsid w:val="004A5602"/>
    <w:rsid w:val="004C29A7"/>
    <w:rsid w:val="004C400A"/>
    <w:rsid w:val="004C5076"/>
    <w:rsid w:val="004D6040"/>
    <w:rsid w:val="004E1FE9"/>
    <w:rsid w:val="004E304B"/>
    <w:rsid w:val="004E7916"/>
    <w:rsid w:val="004F4EFD"/>
    <w:rsid w:val="004F7908"/>
    <w:rsid w:val="00510E3F"/>
    <w:rsid w:val="00513AF1"/>
    <w:rsid w:val="00517106"/>
    <w:rsid w:val="005171E1"/>
    <w:rsid w:val="00523A61"/>
    <w:rsid w:val="005246E3"/>
    <w:rsid w:val="00524E89"/>
    <w:rsid w:val="0052516A"/>
    <w:rsid w:val="00525212"/>
    <w:rsid w:val="00525FDD"/>
    <w:rsid w:val="005261CC"/>
    <w:rsid w:val="00530D8E"/>
    <w:rsid w:val="00533482"/>
    <w:rsid w:val="00535043"/>
    <w:rsid w:val="005424C7"/>
    <w:rsid w:val="00543004"/>
    <w:rsid w:val="00557C75"/>
    <w:rsid w:val="005632C3"/>
    <w:rsid w:val="00565A13"/>
    <w:rsid w:val="005700FF"/>
    <w:rsid w:val="00570DCB"/>
    <w:rsid w:val="005756F7"/>
    <w:rsid w:val="0057783E"/>
    <w:rsid w:val="00577C8A"/>
    <w:rsid w:val="00581464"/>
    <w:rsid w:val="00583500"/>
    <w:rsid w:val="00584C8C"/>
    <w:rsid w:val="005A24C8"/>
    <w:rsid w:val="005A2CD5"/>
    <w:rsid w:val="005A5F2E"/>
    <w:rsid w:val="005B3596"/>
    <w:rsid w:val="005B5FE7"/>
    <w:rsid w:val="005C39A8"/>
    <w:rsid w:val="005D6798"/>
    <w:rsid w:val="005E2A98"/>
    <w:rsid w:val="005E377C"/>
    <w:rsid w:val="005E3BD5"/>
    <w:rsid w:val="005E443C"/>
    <w:rsid w:val="005E6E4D"/>
    <w:rsid w:val="005F17B5"/>
    <w:rsid w:val="005F43C0"/>
    <w:rsid w:val="00602AD9"/>
    <w:rsid w:val="00607407"/>
    <w:rsid w:val="0061048D"/>
    <w:rsid w:val="00610973"/>
    <w:rsid w:val="006111F7"/>
    <w:rsid w:val="00613D8C"/>
    <w:rsid w:val="00646799"/>
    <w:rsid w:val="006563AB"/>
    <w:rsid w:val="00662C81"/>
    <w:rsid w:val="00664290"/>
    <w:rsid w:val="00665972"/>
    <w:rsid w:val="00673160"/>
    <w:rsid w:val="00675478"/>
    <w:rsid w:val="0068155D"/>
    <w:rsid w:val="00694423"/>
    <w:rsid w:val="0069748F"/>
    <w:rsid w:val="006B126C"/>
    <w:rsid w:val="006B396C"/>
    <w:rsid w:val="006C00EB"/>
    <w:rsid w:val="006C5785"/>
    <w:rsid w:val="006D5FF5"/>
    <w:rsid w:val="006D72FA"/>
    <w:rsid w:val="006E0040"/>
    <w:rsid w:val="006E6297"/>
    <w:rsid w:val="006E701D"/>
    <w:rsid w:val="006F117C"/>
    <w:rsid w:val="007008D5"/>
    <w:rsid w:val="0070369E"/>
    <w:rsid w:val="00704CA2"/>
    <w:rsid w:val="00710AFF"/>
    <w:rsid w:val="00727313"/>
    <w:rsid w:val="00737BCA"/>
    <w:rsid w:val="00740B42"/>
    <w:rsid w:val="00740F16"/>
    <w:rsid w:val="00741161"/>
    <w:rsid w:val="00751FE3"/>
    <w:rsid w:val="00763D06"/>
    <w:rsid w:val="00764EF7"/>
    <w:rsid w:val="007652C8"/>
    <w:rsid w:val="007676E7"/>
    <w:rsid w:val="00772CF1"/>
    <w:rsid w:val="00776374"/>
    <w:rsid w:val="00784C34"/>
    <w:rsid w:val="007862EB"/>
    <w:rsid w:val="00791CFD"/>
    <w:rsid w:val="0079211F"/>
    <w:rsid w:val="007943E3"/>
    <w:rsid w:val="00794C33"/>
    <w:rsid w:val="00794F00"/>
    <w:rsid w:val="007A5774"/>
    <w:rsid w:val="007B458A"/>
    <w:rsid w:val="007B7508"/>
    <w:rsid w:val="007C042B"/>
    <w:rsid w:val="007C7F14"/>
    <w:rsid w:val="007E121E"/>
    <w:rsid w:val="007E1FEE"/>
    <w:rsid w:val="007E5B5A"/>
    <w:rsid w:val="007E7492"/>
    <w:rsid w:val="007F18DD"/>
    <w:rsid w:val="007F20CE"/>
    <w:rsid w:val="007F5861"/>
    <w:rsid w:val="007F7BC2"/>
    <w:rsid w:val="00804B2C"/>
    <w:rsid w:val="00810D51"/>
    <w:rsid w:val="00816C84"/>
    <w:rsid w:val="008231C1"/>
    <w:rsid w:val="00830743"/>
    <w:rsid w:val="0084156D"/>
    <w:rsid w:val="008418A8"/>
    <w:rsid w:val="00841DAE"/>
    <w:rsid w:val="00841E96"/>
    <w:rsid w:val="0084205F"/>
    <w:rsid w:val="00842827"/>
    <w:rsid w:val="00845353"/>
    <w:rsid w:val="008564CC"/>
    <w:rsid w:val="008607EF"/>
    <w:rsid w:val="00861F88"/>
    <w:rsid w:val="00866488"/>
    <w:rsid w:val="00870703"/>
    <w:rsid w:val="00876168"/>
    <w:rsid w:val="0087662C"/>
    <w:rsid w:val="008771F1"/>
    <w:rsid w:val="008832EA"/>
    <w:rsid w:val="00884267"/>
    <w:rsid w:val="008842CC"/>
    <w:rsid w:val="00896453"/>
    <w:rsid w:val="008B3182"/>
    <w:rsid w:val="008C74B3"/>
    <w:rsid w:val="008C7ECE"/>
    <w:rsid w:val="008D056A"/>
    <w:rsid w:val="008D5D68"/>
    <w:rsid w:val="008D6D5F"/>
    <w:rsid w:val="008E4742"/>
    <w:rsid w:val="008E736D"/>
    <w:rsid w:val="008E7F44"/>
    <w:rsid w:val="008F3898"/>
    <w:rsid w:val="009009F6"/>
    <w:rsid w:val="00903AD9"/>
    <w:rsid w:val="00906295"/>
    <w:rsid w:val="009112B9"/>
    <w:rsid w:val="00912979"/>
    <w:rsid w:val="0091416A"/>
    <w:rsid w:val="00922272"/>
    <w:rsid w:val="0093169B"/>
    <w:rsid w:val="00941870"/>
    <w:rsid w:val="009429FD"/>
    <w:rsid w:val="00943154"/>
    <w:rsid w:val="00943CBC"/>
    <w:rsid w:val="00945342"/>
    <w:rsid w:val="00951A26"/>
    <w:rsid w:val="009609FB"/>
    <w:rsid w:val="00960F71"/>
    <w:rsid w:val="0096360B"/>
    <w:rsid w:val="009642B9"/>
    <w:rsid w:val="00972CA0"/>
    <w:rsid w:val="00976B24"/>
    <w:rsid w:val="009817BD"/>
    <w:rsid w:val="00987235"/>
    <w:rsid w:val="009917A5"/>
    <w:rsid w:val="00997D43"/>
    <w:rsid w:val="009A2EC4"/>
    <w:rsid w:val="009B3A4B"/>
    <w:rsid w:val="009B4233"/>
    <w:rsid w:val="009B64C5"/>
    <w:rsid w:val="009B71C9"/>
    <w:rsid w:val="009C4961"/>
    <w:rsid w:val="009C5A91"/>
    <w:rsid w:val="009D3A24"/>
    <w:rsid w:val="009D7499"/>
    <w:rsid w:val="009D7E75"/>
    <w:rsid w:val="009E1C68"/>
    <w:rsid w:val="009E2994"/>
    <w:rsid w:val="009E42A1"/>
    <w:rsid w:val="009E4A21"/>
    <w:rsid w:val="009F19A2"/>
    <w:rsid w:val="009F1DE1"/>
    <w:rsid w:val="009F7172"/>
    <w:rsid w:val="00A02113"/>
    <w:rsid w:val="00A10794"/>
    <w:rsid w:val="00A213A5"/>
    <w:rsid w:val="00A30DA2"/>
    <w:rsid w:val="00A32D39"/>
    <w:rsid w:val="00A359CE"/>
    <w:rsid w:val="00A508B7"/>
    <w:rsid w:val="00A54544"/>
    <w:rsid w:val="00A627F9"/>
    <w:rsid w:val="00A702AE"/>
    <w:rsid w:val="00A7332B"/>
    <w:rsid w:val="00A75003"/>
    <w:rsid w:val="00A75043"/>
    <w:rsid w:val="00A97084"/>
    <w:rsid w:val="00AA1044"/>
    <w:rsid w:val="00AA3440"/>
    <w:rsid w:val="00AA691E"/>
    <w:rsid w:val="00AB00B7"/>
    <w:rsid w:val="00AB0DB6"/>
    <w:rsid w:val="00AB13CD"/>
    <w:rsid w:val="00AB5E9B"/>
    <w:rsid w:val="00AC596E"/>
    <w:rsid w:val="00AC5C5F"/>
    <w:rsid w:val="00AC6088"/>
    <w:rsid w:val="00AD186C"/>
    <w:rsid w:val="00AE014D"/>
    <w:rsid w:val="00AE0DEC"/>
    <w:rsid w:val="00B041AC"/>
    <w:rsid w:val="00B10552"/>
    <w:rsid w:val="00B16DF0"/>
    <w:rsid w:val="00B1768D"/>
    <w:rsid w:val="00B24AD7"/>
    <w:rsid w:val="00B26982"/>
    <w:rsid w:val="00B26985"/>
    <w:rsid w:val="00B323CF"/>
    <w:rsid w:val="00B336B2"/>
    <w:rsid w:val="00B35E31"/>
    <w:rsid w:val="00B407C3"/>
    <w:rsid w:val="00B50A7F"/>
    <w:rsid w:val="00B536DA"/>
    <w:rsid w:val="00B545E7"/>
    <w:rsid w:val="00B54DF7"/>
    <w:rsid w:val="00B54F96"/>
    <w:rsid w:val="00B5775B"/>
    <w:rsid w:val="00B57C14"/>
    <w:rsid w:val="00B61328"/>
    <w:rsid w:val="00B67CAC"/>
    <w:rsid w:val="00B71A2F"/>
    <w:rsid w:val="00B7490C"/>
    <w:rsid w:val="00B76FFB"/>
    <w:rsid w:val="00B812AB"/>
    <w:rsid w:val="00B86DA8"/>
    <w:rsid w:val="00BA2BBF"/>
    <w:rsid w:val="00BA361B"/>
    <w:rsid w:val="00BA3870"/>
    <w:rsid w:val="00BA5633"/>
    <w:rsid w:val="00BA64FC"/>
    <w:rsid w:val="00BA6816"/>
    <w:rsid w:val="00BB5293"/>
    <w:rsid w:val="00BC0CC7"/>
    <w:rsid w:val="00BC6B3B"/>
    <w:rsid w:val="00BD1445"/>
    <w:rsid w:val="00BE1077"/>
    <w:rsid w:val="00BE49E8"/>
    <w:rsid w:val="00BE6E1D"/>
    <w:rsid w:val="00BF048C"/>
    <w:rsid w:val="00BF141B"/>
    <w:rsid w:val="00BF155B"/>
    <w:rsid w:val="00BF1DF1"/>
    <w:rsid w:val="00BF67AE"/>
    <w:rsid w:val="00C0170C"/>
    <w:rsid w:val="00C11B53"/>
    <w:rsid w:val="00C12014"/>
    <w:rsid w:val="00C166B5"/>
    <w:rsid w:val="00C172EB"/>
    <w:rsid w:val="00C204FF"/>
    <w:rsid w:val="00C20E65"/>
    <w:rsid w:val="00C22765"/>
    <w:rsid w:val="00C22D20"/>
    <w:rsid w:val="00C2458D"/>
    <w:rsid w:val="00C26E0B"/>
    <w:rsid w:val="00C327E0"/>
    <w:rsid w:val="00C36603"/>
    <w:rsid w:val="00C4156E"/>
    <w:rsid w:val="00C42333"/>
    <w:rsid w:val="00C434B8"/>
    <w:rsid w:val="00C457F3"/>
    <w:rsid w:val="00C500B4"/>
    <w:rsid w:val="00C51FF0"/>
    <w:rsid w:val="00C528ED"/>
    <w:rsid w:val="00C52EE9"/>
    <w:rsid w:val="00C545F6"/>
    <w:rsid w:val="00C54EF0"/>
    <w:rsid w:val="00C635DB"/>
    <w:rsid w:val="00CA530C"/>
    <w:rsid w:val="00CA5863"/>
    <w:rsid w:val="00CA7565"/>
    <w:rsid w:val="00CB228F"/>
    <w:rsid w:val="00CB2ED4"/>
    <w:rsid w:val="00CB7A02"/>
    <w:rsid w:val="00CB7A2B"/>
    <w:rsid w:val="00CC2847"/>
    <w:rsid w:val="00CC32C8"/>
    <w:rsid w:val="00CC3CA5"/>
    <w:rsid w:val="00CD081D"/>
    <w:rsid w:val="00CE3968"/>
    <w:rsid w:val="00CE40E3"/>
    <w:rsid w:val="00CF5AB4"/>
    <w:rsid w:val="00CF6BB7"/>
    <w:rsid w:val="00D000FC"/>
    <w:rsid w:val="00D04269"/>
    <w:rsid w:val="00D06FC3"/>
    <w:rsid w:val="00D1158E"/>
    <w:rsid w:val="00D13813"/>
    <w:rsid w:val="00D17BF5"/>
    <w:rsid w:val="00D21B19"/>
    <w:rsid w:val="00D23FE9"/>
    <w:rsid w:val="00D26B5F"/>
    <w:rsid w:val="00D327FD"/>
    <w:rsid w:val="00D36F9C"/>
    <w:rsid w:val="00D41741"/>
    <w:rsid w:val="00D4220C"/>
    <w:rsid w:val="00D505AF"/>
    <w:rsid w:val="00D545AE"/>
    <w:rsid w:val="00D6035A"/>
    <w:rsid w:val="00D64921"/>
    <w:rsid w:val="00D65E3A"/>
    <w:rsid w:val="00D66BA7"/>
    <w:rsid w:val="00D66D00"/>
    <w:rsid w:val="00D67969"/>
    <w:rsid w:val="00D7148B"/>
    <w:rsid w:val="00D72E73"/>
    <w:rsid w:val="00D80BD6"/>
    <w:rsid w:val="00D81745"/>
    <w:rsid w:val="00D84C9A"/>
    <w:rsid w:val="00D92E6F"/>
    <w:rsid w:val="00D936BF"/>
    <w:rsid w:val="00DA014A"/>
    <w:rsid w:val="00DA1D50"/>
    <w:rsid w:val="00DA302F"/>
    <w:rsid w:val="00DA77F7"/>
    <w:rsid w:val="00DB1B68"/>
    <w:rsid w:val="00DB280D"/>
    <w:rsid w:val="00DB4038"/>
    <w:rsid w:val="00DB6EEA"/>
    <w:rsid w:val="00DC1CCD"/>
    <w:rsid w:val="00DC2F04"/>
    <w:rsid w:val="00DC6466"/>
    <w:rsid w:val="00DE0786"/>
    <w:rsid w:val="00DE4DF5"/>
    <w:rsid w:val="00DE6EB4"/>
    <w:rsid w:val="00DF1DE0"/>
    <w:rsid w:val="00DF36B7"/>
    <w:rsid w:val="00DF4AA5"/>
    <w:rsid w:val="00E02250"/>
    <w:rsid w:val="00E0284C"/>
    <w:rsid w:val="00E0376D"/>
    <w:rsid w:val="00E0494A"/>
    <w:rsid w:val="00E1141F"/>
    <w:rsid w:val="00E132E9"/>
    <w:rsid w:val="00E15AAD"/>
    <w:rsid w:val="00E234BF"/>
    <w:rsid w:val="00E4438E"/>
    <w:rsid w:val="00E44400"/>
    <w:rsid w:val="00E44B40"/>
    <w:rsid w:val="00E50F0A"/>
    <w:rsid w:val="00E5341E"/>
    <w:rsid w:val="00E553D8"/>
    <w:rsid w:val="00E64F5C"/>
    <w:rsid w:val="00E67A6E"/>
    <w:rsid w:val="00E7013C"/>
    <w:rsid w:val="00E8530B"/>
    <w:rsid w:val="00E91F8A"/>
    <w:rsid w:val="00EA1030"/>
    <w:rsid w:val="00EA4B4D"/>
    <w:rsid w:val="00EA4CA7"/>
    <w:rsid w:val="00EA5DD7"/>
    <w:rsid w:val="00EA6083"/>
    <w:rsid w:val="00EB008B"/>
    <w:rsid w:val="00EB4FFC"/>
    <w:rsid w:val="00EB5F32"/>
    <w:rsid w:val="00EB7716"/>
    <w:rsid w:val="00EC25A5"/>
    <w:rsid w:val="00EC37DF"/>
    <w:rsid w:val="00EC588E"/>
    <w:rsid w:val="00EC7D14"/>
    <w:rsid w:val="00ED169C"/>
    <w:rsid w:val="00ED20E0"/>
    <w:rsid w:val="00ED53E3"/>
    <w:rsid w:val="00EE348C"/>
    <w:rsid w:val="00EE3529"/>
    <w:rsid w:val="00EE5D58"/>
    <w:rsid w:val="00EE7160"/>
    <w:rsid w:val="00EE7FA5"/>
    <w:rsid w:val="00EF1EA4"/>
    <w:rsid w:val="00EF2D79"/>
    <w:rsid w:val="00EF67E6"/>
    <w:rsid w:val="00EF6CB5"/>
    <w:rsid w:val="00F0110B"/>
    <w:rsid w:val="00F079A5"/>
    <w:rsid w:val="00F10816"/>
    <w:rsid w:val="00F162B3"/>
    <w:rsid w:val="00F1710F"/>
    <w:rsid w:val="00F21C40"/>
    <w:rsid w:val="00F26429"/>
    <w:rsid w:val="00F31A67"/>
    <w:rsid w:val="00F32788"/>
    <w:rsid w:val="00F35D38"/>
    <w:rsid w:val="00F37E59"/>
    <w:rsid w:val="00F41DAF"/>
    <w:rsid w:val="00F54BE5"/>
    <w:rsid w:val="00F64658"/>
    <w:rsid w:val="00F66CBC"/>
    <w:rsid w:val="00F67EE0"/>
    <w:rsid w:val="00F71B55"/>
    <w:rsid w:val="00F71CE2"/>
    <w:rsid w:val="00F83103"/>
    <w:rsid w:val="00F92CB8"/>
    <w:rsid w:val="00F974FE"/>
    <w:rsid w:val="00FA4968"/>
    <w:rsid w:val="00FA517C"/>
    <w:rsid w:val="00FA79C4"/>
    <w:rsid w:val="00FB32B2"/>
    <w:rsid w:val="00FC773D"/>
    <w:rsid w:val="00FD10FC"/>
    <w:rsid w:val="00FD2504"/>
    <w:rsid w:val="00FD4789"/>
    <w:rsid w:val="00FD7002"/>
    <w:rsid w:val="00FD7EA9"/>
    <w:rsid w:val="00FE7A6B"/>
    <w:rsid w:val="00FF2352"/>
    <w:rsid w:val="00FF6A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8A8"/>
    <w:pPr>
      <w:spacing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008D5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link w:val="Heading2Char"/>
    <w:uiPriority w:val="99"/>
    <w:qFormat/>
    <w:rsid w:val="001B6C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008D5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B6C08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customStyle="1" w:styleId="ConsPlusNonformat">
    <w:name w:val="ConsPlusNonformat"/>
    <w:uiPriority w:val="99"/>
    <w:rsid w:val="008B318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8B3182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styleId="ListParagraph">
    <w:name w:val="List Paragraph"/>
    <w:basedOn w:val="Normal"/>
    <w:uiPriority w:val="99"/>
    <w:qFormat/>
    <w:rsid w:val="00173D94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033160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8D056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E7013C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7013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7013C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7013C"/>
    <w:rPr>
      <w:rFonts w:cs="Times New Roman"/>
    </w:rPr>
  </w:style>
  <w:style w:type="paragraph" w:customStyle="1" w:styleId="ConsPlusNormal">
    <w:name w:val="ConsPlusNormal"/>
    <w:link w:val="ConsPlusNormal0"/>
    <w:uiPriority w:val="99"/>
    <w:rsid w:val="004533B8"/>
    <w:pPr>
      <w:autoSpaceDE w:val="0"/>
      <w:autoSpaceDN w:val="0"/>
      <w:adjustRightInd w:val="0"/>
    </w:pPr>
    <w:rPr>
      <w:rFonts w:ascii="Arial" w:hAnsi="Arial"/>
      <w:lang w:eastAsia="en-US"/>
    </w:rPr>
  </w:style>
  <w:style w:type="paragraph" w:styleId="BodyText">
    <w:name w:val="Body Text"/>
    <w:basedOn w:val="Normal"/>
    <w:link w:val="BodyTextChar"/>
    <w:uiPriority w:val="99"/>
    <w:rsid w:val="005171E1"/>
    <w:pPr>
      <w:spacing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171E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uiPriority w:val="99"/>
    <w:rsid w:val="005171E1"/>
    <w:pPr>
      <w:widowControl w:val="0"/>
      <w:snapToGrid w:val="0"/>
    </w:pPr>
    <w:rPr>
      <w:rFonts w:ascii="Times New Roman" w:eastAsia="Times New Roman" w:hAnsi="Times New Roman"/>
      <w:sz w:val="24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5171E1"/>
    <w:rPr>
      <w:rFonts w:ascii="Arial" w:hAnsi="Arial"/>
      <w:sz w:val="22"/>
      <w:lang w:val="ru-RU" w:eastAsia="en-US"/>
    </w:rPr>
  </w:style>
  <w:style w:type="paragraph" w:customStyle="1" w:styleId="10">
    <w:name w:val="Знак Знак Знак1 Знак"/>
    <w:basedOn w:val="Normal"/>
    <w:uiPriority w:val="99"/>
    <w:rsid w:val="00517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odyText2">
    <w:name w:val="Body Text 2"/>
    <w:basedOn w:val="Normal"/>
    <w:link w:val="BodyText2Char"/>
    <w:uiPriority w:val="99"/>
    <w:semiHidden/>
    <w:rsid w:val="005171E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5171E1"/>
    <w:rPr>
      <w:rFonts w:cs="Times New Roman"/>
    </w:rPr>
  </w:style>
  <w:style w:type="paragraph" w:customStyle="1" w:styleId="2">
    <w:name w:val="Знак2"/>
    <w:basedOn w:val="Normal"/>
    <w:uiPriority w:val="99"/>
    <w:rsid w:val="00CB228F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21">
    <w:name w:val="Знак21"/>
    <w:basedOn w:val="Normal"/>
    <w:uiPriority w:val="99"/>
    <w:rsid w:val="004C400A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B64C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1B6C0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6C08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Normal"/>
    <w:uiPriority w:val="99"/>
    <w:rsid w:val="001B6C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1B6C08"/>
    <w:rPr>
      <w:rFonts w:cs="Times New Roman"/>
    </w:rPr>
  </w:style>
  <w:style w:type="paragraph" w:customStyle="1" w:styleId="headertext">
    <w:name w:val="headertext"/>
    <w:basedOn w:val="Normal"/>
    <w:uiPriority w:val="99"/>
    <w:rsid w:val="001B6C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Caption">
    <w:name w:val="caption"/>
    <w:basedOn w:val="Normal"/>
    <w:next w:val="Normal"/>
    <w:uiPriority w:val="99"/>
    <w:qFormat/>
    <w:rsid w:val="00830743"/>
    <w:pPr>
      <w:spacing w:after="200" w:line="240" w:lineRule="auto"/>
    </w:pPr>
    <w:rPr>
      <w:b/>
      <w:bCs/>
      <w:color w:val="4F81BD"/>
      <w:sz w:val="18"/>
      <w:szCs w:val="18"/>
    </w:rPr>
  </w:style>
  <w:style w:type="paragraph" w:styleId="BodyTextIndent">
    <w:name w:val="Body Text Indent"/>
    <w:basedOn w:val="Normal"/>
    <w:link w:val="BodyTextIndentChar"/>
    <w:uiPriority w:val="99"/>
    <w:semiHidden/>
    <w:rsid w:val="00BE107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E107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2816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16145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6148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6158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6159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6165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816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1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816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16140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6141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6151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6154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6172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816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3409</TotalTime>
  <Pages>3</Pages>
  <Words>513</Words>
  <Characters>2928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Ведущий консультант2</dc:creator>
  <cp:keywords/>
  <dc:description/>
  <cp:lastModifiedBy>Shagay</cp:lastModifiedBy>
  <cp:revision>412</cp:revision>
  <cp:lastPrinted>2013-12-20T06:03:00Z</cp:lastPrinted>
  <dcterms:created xsi:type="dcterms:W3CDTF">2013-10-21T14:09:00Z</dcterms:created>
  <dcterms:modified xsi:type="dcterms:W3CDTF">2014-04-18T08:33:00Z</dcterms:modified>
</cp:coreProperties>
</file>